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043CF" w14:textId="77777777" w:rsidR="00837E14" w:rsidRDefault="00837E14" w:rsidP="00837E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BRAUGHTRE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23B60CAE" w14:textId="77777777" w:rsidR="00837E14" w:rsidRDefault="00837E14" w:rsidP="00837E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1A1136B2" w14:textId="77777777" w:rsidR="00837E14" w:rsidRDefault="00837E14" w:rsidP="00837E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16C0915" w14:textId="77777777" w:rsidR="00837E14" w:rsidRDefault="00837E14" w:rsidP="00837E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8A529DE" w14:textId="77777777" w:rsidR="00837E14" w:rsidRDefault="00837E14" w:rsidP="00837E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03440F2E" w14:textId="77777777" w:rsidR="00837E14" w:rsidRDefault="00837E14" w:rsidP="00837E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65070FE8" w14:textId="77777777" w:rsidR="00837E14" w:rsidRDefault="00837E14" w:rsidP="00837E1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AFA19F6" w14:textId="77777777" w:rsidR="00837E14" w:rsidRDefault="00837E14" w:rsidP="00837E1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47C2EBAD" w14:textId="77777777" w:rsidR="00837E14" w:rsidRDefault="00837E14" w:rsidP="00837E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BD8289D" w14:textId="77777777" w:rsidR="00837E14" w:rsidRDefault="00837E14" w:rsidP="00837E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E9ABD91" w14:textId="77777777" w:rsidR="00837E14" w:rsidRDefault="00837E14" w:rsidP="00837E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20 December 2022</w:t>
      </w:r>
    </w:p>
    <w:p w14:paraId="5FB6C09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F7A1C" w14:textId="77777777" w:rsidR="00837E14" w:rsidRDefault="00837E14" w:rsidP="009139A6">
      <w:r>
        <w:separator/>
      </w:r>
    </w:p>
  </w:endnote>
  <w:endnote w:type="continuationSeparator" w:id="0">
    <w:p w14:paraId="6CCB9C89" w14:textId="77777777" w:rsidR="00837E14" w:rsidRDefault="00837E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3F5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A0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19A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78E8B" w14:textId="77777777" w:rsidR="00837E14" w:rsidRDefault="00837E14" w:rsidP="009139A6">
      <w:r>
        <w:separator/>
      </w:r>
    </w:p>
  </w:footnote>
  <w:footnote w:type="continuationSeparator" w:id="0">
    <w:p w14:paraId="456DE849" w14:textId="77777777" w:rsidR="00837E14" w:rsidRDefault="00837E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E0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A5B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29D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14"/>
    <w:rsid w:val="000666E0"/>
    <w:rsid w:val="002510B7"/>
    <w:rsid w:val="005C130B"/>
    <w:rsid w:val="00826F5C"/>
    <w:rsid w:val="00837E1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46487"/>
  <w15:chartTrackingRefBased/>
  <w15:docId w15:val="{ADEBD28B-E759-4A4A-B0CB-EF0E0E620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2023-01-04T21:24:00Z</dcterms:created>
  <dcterms:modified xsi:type="dcterms:W3CDTF">2023-01-04T21:25:00Z</dcterms:modified>
</cp:coreProperties>
</file>